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268C082"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w:t>
      </w:r>
      <w:r w:rsidR="00565F04">
        <w:rPr>
          <w:b/>
          <w:i/>
          <w:noProof/>
          <w:sz w:val="28"/>
        </w:rPr>
        <w:t>43</w:t>
      </w:r>
      <w:r w:rsidR="008C3F91" w:rsidRPr="00077613">
        <w:rPr>
          <w:b/>
          <w:i/>
          <w:noProof/>
          <w:sz w:val="28"/>
        </w:rPr>
        <w:fldChar w:fldCharType="end"/>
      </w:r>
    </w:p>
    <w:p w14:paraId="6979261F" w14:textId="62953E79" w:rsidR="001E41F3" w:rsidRPr="00077613" w:rsidRDefault="008C3F91" w:rsidP="00B96672">
      <w:pPr>
        <w:pStyle w:val="CRCoverPage"/>
        <w:tabs>
          <w:tab w:val="left" w:pos="7110"/>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077613">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077613">
        <w:rPr>
          <w:b/>
          <w:noProof/>
          <w:sz w:val="24"/>
        </w:rPr>
        <w:t>2 November 2021</w:t>
      </w:r>
      <w:r w:rsidRPr="00077613">
        <w:rPr>
          <w:b/>
          <w:noProof/>
          <w:sz w:val="24"/>
        </w:rPr>
        <w:fldChar w:fldCharType="end"/>
      </w:r>
      <w:r w:rsidRPr="00077613">
        <w:rPr>
          <w:bCs/>
          <w:noProof/>
          <w:sz w:val="24"/>
        </w:rPr>
        <w:tab/>
      </w:r>
      <w:r w:rsidR="00B96672">
        <w:rPr>
          <w:bCs/>
          <w:noProof/>
          <w:sz w:val="24"/>
        </w:rPr>
        <w:t xml:space="preserve"> </w:t>
      </w:r>
      <w:r w:rsidR="00565F04">
        <w:rPr>
          <w:bCs/>
          <w:noProof/>
          <w:sz w:val="24"/>
        </w:rPr>
        <w:t>revision of S4aI</w:t>
      </w:r>
      <w:r w:rsidR="00B96672">
        <w:rPr>
          <w:bCs/>
          <w:noProof/>
          <w:sz w:val="24"/>
        </w:rPr>
        <w:t>211235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05D371E0" w:rsidR="001E41F3" w:rsidRPr="00077613" w:rsidRDefault="00295386" w:rsidP="00E13F3D">
            <w:pPr>
              <w:pStyle w:val="CRCoverPage"/>
              <w:spacing w:after="0"/>
              <w:jc w:val="right"/>
              <w:rPr>
                <w:b/>
                <w:noProof/>
                <w:sz w:val="28"/>
              </w:rPr>
            </w:pPr>
            <w:fldSimple w:instr=" DOCPROPERTY  Spec#  \* MERGEFORMAT ">
              <w:r w:rsidR="00077613" w:rsidRPr="00077613">
                <w:rPr>
                  <w:b/>
                  <w:noProof/>
                  <w:sz w:val="28"/>
                </w:rPr>
                <w:t>TR 26.531</w:t>
              </w:r>
            </w:fldSimple>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295386" w:rsidP="00FD6F6A">
            <w:pPr>
              <w:pStyle w:val="CRCoverPage"/>
              <w:spacing w:after="0"/>
              <w:jc w:val="center"/>
              <w:rPr>
                <w:noProof/>
              </w:rPr>
            </w:pPr>
            <w:fldSimple w:instr=" DOCPROPERTY  Cr#  \* MERGEFORMAT ">
              <w:r w:rsidR="00077613" w:rsidRPr="00077613">
                <w:rPr>
                  <w:b/>
                  <w:noProof/>
                  <w:sz w:val="28"/>
                </w:rPr>
                <w:t>–</w:t>
              </w:r>
            </w:fldSimple>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295386" w:rsidP="00E13F3D">
            <w:pPr>
              <w:pStyle w:val="CRCoverPage"/>
              <w:spacing w:after="0"/>
              <w:jc w:val="center"/>
              <w:rPr>
                <w:b/>
                <w:noProof/>
              </w:rPr>
            </w:pPr>
            <w:fldSimple w:instr=" DOCPROPERTY  Revision  \* MERGEFORMAT ">
              <w:r w:rsidR="00077613" w:rsidRPr="00077613">
                <w:rPr>
                  <w:b/>
                  <w:noProof/>
                  <w:sz w:val="28"/>
                </w:rPr>
                <w:t xml:space="preserve"> </w:t>
              </w:r>
            </w:fldSimple>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03D6F8CC" w:rsidR="001E41F3" w:rsidRPr="00077613" w:rsidRDefault="00295386">
            <w:pPr>
              <w:pStyle w:val="CRCoverPage"/>
              <w:spacing w:after="0"/>
              <w:jc w:val="center"/>
              <w:rPr>
                <w:noProof/>
                <w:sz w:val="28"/>
              </w:rPr>
            </w:pPr>
            <w:fldSimple w:instr=" DOCPROPERTY  Version  \* MERGEFORMAT ">
              <w:r w:rsidR="00077613" w:rsidRPr="00077613">
                <w:rPr>
                  <w:b/>
                  <w:noProof/>
                  <w:sz w:val="28"/>
                </w:rPr>
                <w:t>0.1.</w:t>
              </w:r>
              <w:r>
                <w:rPr>
                  <w:b/>
                  <w:noProof/>
                  <w:sz w:val="28"/>
                </w:rPr>
                <w:t>1</w:t>
              </w:r>
            </w:fldSimple>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5CF790A1" w:rsidR="001E41F3" w:rsidRPr="00077613" w:rsidRDefault="006632CC">
            <w:pPr>
              <w:pStyle w:val="CRCoverPage"/>
              <w:spacing w:after="0"/>
              <w:ind w:left="100"/>
              <w:rPr>
                <w:noProof/>
              </w:rPr>
            </w:pPr>
            <w:r>
              <w:t>Corrections and Proposed Updates</w:t>
            </w:r>
            <w:r w:rsidR="00A164CB">
              <w:t xml:space="preserve"> to TS 26.531</w:t>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1D895543" w:rsidR="001E41F3" w:rsidRPr="00077613" w:rsidRDefault="006632CC">
            <w:pPr>
              <w:pStyle w:val="CRCoverPage"/>
              <w:spacing w:after="0"/>
              <w:ind w:left="100"/>
              <w:rPr>
                <w:noProof/>
              </w:rPr>
            </w:pPr>
            <w:r>
              <w:t>Qualcomm Incorporated</w:t>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295386" w:rsidP="00547111">
            <w:pPr>
              <w:pStyle w:val="CRCoverPage"/>
              <w:spacing w:after="0"/>
              <w:ind w:left="100"/>
              <w:rPr>
                <w:noProof/>
              </w:rPr>
            </w:pPr>
            <w:fldSimple w:instr=" DOCPROPERTY  SourceIfTsg  \* MERGEFORMAT ">
              <w:r w:rsidR="00077613">
                <w:rPr>
                  <w:noProof/>
                </w:rPr>
                <w:t>S4</w:t>
              </w:r>
            </w:fldSimple>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295386">
            <w:pPr>
              <w:pStyle w:val="CRCoverPage"/>
              <w:spacing w:after="0"/>
              <w:ind w:left="100"/>
              <w:rPr>
                <w:noProof/>
              </w:rPr>
            </w:pPr>
            <w:fldSimple w:instr=" DOCPROPERTY  RelatedWis  \* MERGEFORMAT ">
              <w:r w:rsidR="00077613">
                <w:rPr>
                  <w:noProof/>
                </w:rPr>
                <w:t>EVEX</w:t>
              </w:r>
            </w:fldSimple>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3B8B9716" w:rsidR="001E41F3" w:rsidRDefault="00295386">
            <w:pPr>
              <w:pStyle w:val="CRCoverPage"/>
              <w:spacing w:after="0"/>
              <w:ind w:left="100"/>
              <w:rPr>
                <w:noProof/>
              </w:rPr>
            </w:pPr>
            <w:fldSimple w:instr=" DOCPROPERTY  ResDate  \* MERGEFORMAT ">
              <w:r w:rsidR="00077613">
                <w:rPr>
                  <w:noProof/>
                </w:rPr>
                <w:t>2021-</w:t>
              </w:r>
              <w:r w:rsidR="006632CC">
                <w:rPr>
                  <w:noProof/>
                </w:rPr>
                <w:t>10-</w:t>
              </w:r>
              <w:r>
                <w:rPr>
                  <w:noProof/>
                </w:rPr>
                <w:t>20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4766D4F" w:rsidR="001E41F3" w:rsidRDefault="00295386" w:rsidP="00D24991">
            <w:pPr>
              <w:pStyle w:val="CRCoverPage"/>
              <w:spacing w:after="0"/>
              <w:ind w:left="100" w:right="-609"/>
              <w:rPr>
                <w:b/>
                <w:noProof/>
              </w:rPr>
            </w:pPr>
            <w:fldSimple w:instr=" DOCPROPERTY  Cat  \* MERGEFORMAT ">
              <w:r w:rsidR="004177CB" w:rsidRPr="004177CB">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295386">
            <w:pPr>
              <w:pStyle w:val="CRCoverPage"/>
              <w:spacing w:after="0"/>
              <w:ind w:left="100"/>
              <w:rPr>
                <w:noProof/>
              </w:rPr>
            </w:pPr>
            <w:fldSimple w:instr=" DOCPROPERTY  Release  \* MERGEFORMAT ">
              <w:r w:rsidR="004177CB">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181D84" w:rsidR="001E41F3" w:rsidRDefault="009F10D0">
            <w:pPr>
              <w:pStyle w:val="CRCoverPage"/>
              <w:spacing w:after="0"/>
              <w:ind w:left="100"/>
              <w:rPr>
                <w:noProof/>
              </w:rPr>
            </w:pPr>
            <w:r>
              <w:rPr>
                <w:noProof/>
              </w:rPr>
              <w:t xml:space="preserve">Documentation </w:t>
            </w:r>
            <w:r w:rsidR="0028593D">
              <w:rPr>
                <w:noProof/>
              </w:rPr>
              <w:t>of corrections</w:t>
            </w:r>
            <w:r w:rsidR="009B23E0">
              <w:rPr>
                <w:noProof/>
              </w:rPr>
              <w:t xml:space="preserve"> to</w:t>
            </w:r>
            <w:r w:rsidR="0028593D">
              <w:rPr>
                <w:noProof/>
              </w:rPr>
              <w:t xml:space="preserve"> and updated contents for TS 26.531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1FC2E536" w:rsidR="007105DF" w:rsidRDefault="008F64AE" w:rsidP="00B96672">
            <w:pPr>
              <w:pStyle w:val="CRCoverPage"/>
              <w:spacing w:after="0"/>
              <w:ind w:left="105"/>
            </w:pPr>
            <w:r>
              <w:t xml:space="preserve">Correction of various bugs and addition of clarifications </w:t>
            </w:r>
            <w:r w:rsidR="001E5C22">
              <w:t>in various</w:t>
            </w:r>
            <w:r>
              <w:t xml:space="preserve"> sections of the 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F8139C4" w:rsidR="001E41F3" w:rsidRDefault="00D7004E">
            <w:pPr>
              <w:pStyle w:val="CRCoverPage"/>
              <w:spacing w:after="0"/>
              <w:ind w:left="100"/>
              <w:rPr>
                <w:noProof/>
              </w:rPr>
            </w:pPr>
            <w:r>
              <w:rPr>
                <w:noProof/>
              </w:rPr>
              <w:t>Remaining technical mistakes and incompleteness of TS 26.531</w:t>
            </w:r>
            <w:r w:rsidR="00196F38">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2846FEB" w:rsidR="001E41F3" w:rsidRDefault="00B8712C">
            <w:pPr>
              <w:pStyle w:val="CRCoverPage"/>
              <w:spacing w:after="0"/>
              <w:ind w:left="100"/>
              <w:rPr>
                <w:noProof/>
              </w:rPr>
            </w:pPr>
            <w:r>
              <w:rPr>
                <w:noProof/>
              </w:rPr>
              <w:t xml:space="preserve">4.2, 4.3, 4.4, 5.3 </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B1012E1" w14:textId="4B1D5B81" w:rsidR="008B2706" w:rsidRDefault="008B2706" w:rsidP="006D4890">
      <w:pPr>
        <w:pStyle w:val="B1"/>
        <w:ind w:left="0" w:firstLine="0"/>
      </w:pP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CA5" w14:textId="77777777" w:rsidR="00336033" w:rsidRDefault="00336033">
      <w:r>
        <w:separator/>
      </w:r>
    </w:p>
  </w:endnote>
  <w:endnote w:type="continuationSeparator" w:id="0">
    <w:p w14:paraId="2EDA5ED9" w14:textId="77777777" w:rsidR="00336033" w:rsidRDefault="003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653E" w14:textId="77777777" w:rsidR="00336033" w:rsidRDefault="00336033">
      <w:r>
        <w:separator/>
      </w:r>
    </w:p>
  </w:footnote>
  <w:footnote w:type="continuationSeparator" w:id="0">
    <w:p w14:paraId="072484F9" w14:textId="77777777" w:rsidR="00336033" w:rsidRDefault="0033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6B25301E"/>
    <w:multiLevelType w:val="hybridMultilevel"/>
    <w:tmpl w:val="6346C89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36B8D"/>
    <w:rsid w:val="000414F2"/>
    <w:rsid w:val="0004153C"/>
    <w:rsid w:val="000437DD"/>
    <w:rsid w:val="00043D5E"/>
    <w:rsid w:val="000462AE"/>
    <w:rsid w:val="00062FF1"/>
    <w:rsid w:val="00075DD2"/>
    <w:rsid w:val="00077613"/>
    <w:rsid w:val="000819A9"/>
    <w:rsid w:val="00084EB0"/>
    <w:rsid w:val="0009000E"/>
    <w:rsid w:val="00095B1F"/>
    <w:rsid w:val="000A6394"/>
    <w:rsid w:val="000B134B"/>
    <w:rsid w:val="000B1910"/>
    <w:rsid w:val="000B1FDB"/>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F0DF5"/>
    <w:rsid w:val="000F1B06"/>
    <w:rsid w:val="000F2113"/>
    <w:rsid w:val="000F2D53"/>
    <w:rsid w:val="000F62A2"/>
    <w:rsid w:val="00102461"/>
    <w:rsid w:val="00111943"/>
    <w:rsid w:val="0011557D"/>
    <w:rsid w:val="001265FC"/>
    <w:rsid w:val="00130F83"/>
    <w:rsid w:val="00130FE8"/>
    <w:rsid w:val="0013254F"/>
    <w:rsid w:val="00134AD8"/>
    <w:rsid w:val="00137276"/>
    <w:rsid w:val="00145D43"/>
    <w:rsid w:val="001472C0"/>
    <w:rsid w:val="001521CB"/>
    <w:rsid w:val="00154971"/>
    <w:rsid w:val="00155954"/>
    <w:rsid w:val="001603F9"/>
    <w:rsid w:val="001610E5"/>
    <w:rsid w:val="00164DF5"/>
    <w:rsid w:val="00170D3C"/>
    <w:rsid w:val="00175C48"/>
    <w:rsid w:val="00177395"/>
    <w:rsid w:val="00177FBB"/>
    <w:rsid w:val="0018021E"/>
    <w:rsid w:val="00186297"/>
    <w:rsid w:val="00192C46"/>
    <w:rsid w:val="00196F38"/>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E5C22"/>
    <w:rsid w:val="001F3489"/>
    <w:rsid w:val="00200520"/>
    <w:rsid w:val="00202290"/>
    <w:rsid w:val="00206EB9"/>
    <w:rsid w:val="00211725"/>
    <w:rsid w:val="00212421"/>
    <w:rsid w:val="00214C0A"/>
    <w:rsid w:val="00222392"/>
    <w:rsid w:val="00223310"/>
    <w:rsid w:val="002501CC"/>
    <w:rsid w:val="0025485E"/>
    <w:rsid w:val="00256BD4"/>
    <w:rsid w:val="00256E57"/>
    <w:rsid w:val="0026004D"/>
    <w:rsid w:val="002640DD"/>
    <w:rsid w:val="00275D12"/>
    <w:rsid w:val="00280023"/>
    <w:rsid w:val="00284BDB"/>
    <w:rsid w:val="00284FEB"/>
    <w:rsid w:val="0028593D"/>
    <w:rsid w:val="002860C4"/>
    <w:rsid w:val="0028785F"/>
    <w:rsid w:val="00295386"/>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3501"/>
    <w:rsid w:val="003723D9"/>
    <w:rsid w:val="00374DD4"/>
    <w:rsid w:val="00376A70"/>
    <w:rsid w:val="00395EA9"/>
    <w:rsid w:val="003A08B3"/>
    <w:rsid w:val="003A2680"/>
    <w:rsid w:val="003A30A9"/>
    <w:rsid w:val="003A48D2"/>
    <w:rsid w:val="003A5DFD"/>
    <w:rsid w:val="003C069F"/>
    <w:rsid w:val="003C2E52"/>
    <w:rsid w:val="003C628F"/>
    <w:rsid w:val="003C642F"/>
    <w:rsid w:val="003D4553"/>
    <w:rsid w:val="003E0A30"/>
    <w:rsid w:val="003E1A36"/>
    <w:rsid w:val="003E2F7E"/>
    <w:rsid w:val="003E3702"/>
    <w:rsid w:val="003F0B57"/>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A781C"/>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1684"/>
    <w:rsid w:val="004F5782"/>
    <w:rsid w:val="00514D69"/>
    <w:rsid w:val="0051580D"/>
    <w:rsid w:val="00522923"/>
    <w:rsid w:val="005245FE"/>
    <w:rsid w:val="00527AA0"/>
    <w:rsid w:val="005322CE"/>
    <w:rsid w:val="005332B7"/>
    <w:rsid w:val="00536F53"/>
    <w:rsid w:val="00537897"/>
    <w:rsid w:val="0054100D"/>
    <w:rsid w:val="005422C7"/>
    <w:rsid w:val="00546512"/>
    <w:rsid w:val="00547111"/>
    <w:rsid w:val="00550EC0"/>
    <w:rsid w:val="00552034"/>
    <w:rsid w:val="00557C40"/>
    <w:rsid w:val="00563223"/>
    <w:rsid w:val="00565F04"/>
    <w:rsid w:val="005712DF"/>
    <w:rsid w:val="0057427E"/>
    <w:rsid w:val="00576B8B"/>
    <w:rsid w:val="005803D2"/>
    <w:rsid w:val="00580F38"/>
    <w:rsid w:val="00583A6A"/>
    <w:rsid w:val="00590E97"/>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3720F"/>
    <w:rsid w:val="00640AF5"/>
    <w:rsid w:val="0064311D"/>
    <w:rsid w:val="00643A15"/>
    <w:rsid w:val="00661089"/>
    <w:rsid w:val="00661ABA"/>
    <w:rsid w:val="00662EE4"/>
    <w:rsid w:val="006632CC"/>
    <w:rsid w:val="0066640B"/>
    <w:rsid w:val="00670393"/>
    <w:rsid w:val="006755C6"/>
    <w:rsid w:val="0068715A"/>
    <w:rsid w:val="006910B7"/>
    <w:rsid w:val="00692901"/>
    <w:rsid w:val="00695808"/>
    <w:rsid w:val="00697C99"/>
    <w:rsid w:val="006A4989"/>
    <w:rsid w:val="006B46FB"/>
    <w:rsid w:val="006B7F10"/>
    <w:rsid w:val="006C247D"/>
    <w:rsid w:val="006D05AA"/>
    <w:rsid w:val="006D1513"/>
    <w:rsid w:val="006D1D31"/>
    <w:rsid w:val="006D2C8D"/>
    <w:rsid w:val="006D2F11"/>
    <w:rsid w:val="006D39E9"/>
    <w:rsid w:val="006D4890"/>
    <w:rsid w:val="006E21FB"/>
    <w:rsid w:val="006E2590"/>
    <w:rsid w:val="006E29F7"/>
    <w:rsid w:val="006E3B0D"/>
    <w:rsid w:val="006F01C8"/>
    <w:rsid w:val="006F6734"/>
    <w:rsid w:val="00700E86"/>
    <w:rsid w:val="0070544B"/>
    <w:rsid w:val="007105DF"/>
    <w:rsid w:val="00715381"/>
    <w:rsid w:val="007174D6"/>
    <w:rsid w:val="0071787E"/>
    <w:rsid w:val="007473EE"/>
    <w:rsid w:val="0075075C"/>
    <w:rsid w:val="00753980"/>
    <w:rsid w:val="00754FCB"/>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39E4"/>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03FA"/>
    <w:rsid w:val="008930F4"/>
    <w:rsid w:val="008935EF"/>
    <w:rsid w:val="00895734"/>
    <w:rsid w:val="008A09AA"/>
    <w:rsid w:val="008A0F95"/>
    <w:rsid w:val="008A19F6"/>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4AE"/>
    <w:rsid w:val="008F686C"/>
    <w:rsid w:val="00901FEF"/>
    <w:rsid w:val="0090658F"/>
    <w:rsid w:val="009148DE"/>
    <w:rsid w:val="00922D08"/>
    <w:rsid w:val="00922F3A"/>
    <w:rsid w:val="00922FE2"/>
    <w:rsid w:val="0092779E"/>
    <w:rsid w:val="00930EA9"/>
    <w:rsid w:val="00932828"/>
    <w:rsid w:val="0093655A"/>
    <w:rsid w:val="00941E30"/>
    <w:rsid w:val="009428A2"/>
    <w:rsid w:val="009451EC"/>
    <w:rsid w:val="00946D1A"/>
    <w:rsid w:val="009550C7"/>
    <w:rsid w:val="009579D7"/>
    <w:rsid w:val="00961E6F"/>
    <w:rsid w:val="00966203"/>
    <w:rsid w:val="00971674"/>
    <w:rsid w:val="009777D9"/>
    <w:rsid w:val="009847BA"/>
    <w:rsid w:val="00986FB3"/>
    <w:rsid w:val="00987816"/>
    <w:rsid w:val="00991B88"/>
    <w:rsid w:val="00993C4E"/>
    <w:rsid w:val="00995E6C"/>
    <w:rsid w:val="00996008"/>
    <w:rsid w:val="009A18B1"/>
    <w:rsid w:val="009A5753"/>
    <w:rsid w:val="009A579D"/>
    <w:rsid w:val="009A662C"/>
    <w:rsid w:val="009A6C38"/>
    <w:rsid w:val="009B23E0"/>
    <w:rsid w:val="009B2AA4"/>
    <w:rsid w:val="009C2171"/>
    <w:rsid w:val="009C43E8"/>
    <w:rsid w:val="009E3297"/>
    <w:rsid w:val="009E4567"/>
    <w:rsid w:val="009F10D0"/>
    <w:rsid w:val="009F24D8"/>
    <w:rsid w:val="009F734F"/>
    <w:rsid w:val="00A01490"/>
    <w:rsid w:val="00A06BC2"/>
    <w:rsid w:val="00A100E6"/>
    <w:rsid w:val="00A164CB"/>
    <w:rsid w:val="00A23BDB"/>
    <w:rsid w:val="00A246B6"/>
    <w:rsid w:val="00A24EB3"/>
    <w:rsid w:val="00A25256"/>
    <w:rsid w:val="00A25935"/>
    <w:rsid w:val="00A31D07"/>
    <w:rsid w:val="00A32AE2"/>
    <w:rsid w:val="00A36992"/>
    <w:rsid w:val="00A43B80"/>
    <w:rsid w:val="00A47E70"/>
    <w:rsid w:val="00A50CF0"/>
    <w:rsid w:val="00A5302C"/>
    <w:rsid w:val="00A530D3"/>
    <w:rsid w:val="00A537EC"/>
    <w:rsid w:val="00A62FE0"/>
    <w:rsid w:val="00A66C1E"/>
    <w:rsid w:val="00A7671C"/>
    <w:rsid w:val="00A76EDF"/>
    <w:rsid w:val="00A8427D"/>
    <w:rsid w:val="00A852EA"/>
    <w:rsid w:val="00A9733A"/>
    <w:rsid w:val="00AA2CBC"/>
    <w:rsid w:val="00AA3F07"/>
    <w:rsid w:val="00AA3F30"/>
    <w:rsid w:val="00AA48AD"/>
    <w:rsid w:val="00AA79E7"/>
    <w:rsid w:val="00AB10CF"/>
    <w:rsid w:val="00AB6785"/>
    <w:rsid w:val="00AC5820"/>
    <w:rsid w:val="00AD1CD8"/>
    <w:rsid w:val="00AD2224"/>
    <w:rsid w:val="00AE4B9E"/>
    <w:rsid w:val="00AE7DB2"/>
    <w:rsid w:val="00AF094D"/>
    <w:rsid w:val="00B021A6"/>
    <w:rsid w:val="00B06F45"/>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5488"/>
    <w:rsid w:val="00B67434"/>
    <w:rsid w:val="00B67B97"/>
    <w:rsid w:val="00B729C6"/>
    <w:rsid w:val="00B764FA"/>
    <w:rsid w:val="00B85CD7"/>
    <w:rsid w:val="00B8712C"/>
    <w:rsid w:val="00B91C64"/>
    <w:rsid w:val="00B96672"/>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27842"/>
    <w:rsid w:val="00C317B6"/>
    <w:rsid w:val="00C31F74"/>
    <w:rsid w:val="00C3493B"/>
    <w:rsid w:val="00C40DB8"/>
    <w:rsid w:val="00C42100"/>
    <w:rsid w:val="00C44458"/>
    <w:rsid w:val="00C462C1"/>
    <w:rsid w:val="00C4748B"/>
    <w:rsid w:val="00C51639"/>
    <w:rsid w:val="00C52B70"/>
    <w:rsid w:val="00C66BA2"/>
    <w:rsid w:val="00C709C3"/>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2330"/>
    <w:rsid w:val="00D53B8F"/>
    <w:rsid w:val="00D6355C"/>
    <w:rsid w:val="00D6642A"/>
    <w:rsid w:val="00D66520"/>
    <w:rsid w:val="00D7004E"/>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07078"/>
    <w:rsid w:val="00E13F3D"/>
    <w:rsid w:val="00E16C12"/>
    <w:rsid w:val="00E211EB"/>
    <w:rsid w:val="00E2599F"/>
    <w:rsid w:val="00E26B33"/>
    <w:rsid w:val="00E325E3"/>
    <w:rsid w:val="00E34898"/>
    <w:rsid w:val="00E35D85"/>
    <w:rsid w:val="00E37F2E"/>
    <w:rsid w:val="00E52FE3"/>
    <w:rsid w:val="00E53F3D"/>
    <w:rsid w:val="00E60452"/>
    <w:rsid w:val="00E6348D"/>
    <w:rsid w:val="00E63587"/>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BD6"/>
    <w:rsid w:val="00F25D98"/>
    <w:rsid w:val="00F300FB"/>
    <w:rsid w:val="00F35246"/>
    <w:rsid w:val="00F52E70"/>
    <w:rsid w:val="00F5560B"/>
    <w:rsid w:val="00F67B33"/>
    <w:rsid w:val="00F70618"/>
    <w:rsid w:val="00F73019"/>
    <w:rsid w:val="00F7780B"/>
    <w:rsid w:val="00F807F9"/>
    <w:rsid w:val="00F80F81"/>
    <w:rsid w:val="00F840DC"/>
    <w:rsid w:val="00F87655"/>
    <w:rsid w:val="00F87659"/>
    <w:rsid w:val="00F87954"/>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335</Words>
  <Characters>1914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Author</cp:lastModifiedBy>
  <cp:revision>2</cp:revision>
  <cp:lastPrinted>2021-09-24T15:14:00Z</cp:lastPrinted>
  <dcterms:created xsi:type="dcterms:W3CDTF">2021-10-20T15:09:00Z</dcterms:created>
  <dcterms:modified xsi:type="dcterms:W3CDTF">2021-10-20T15:09:00Z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S4aI211229</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